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F1F" w:rsidRDefault="003E3F1F" w:rsidP="00C81439">
      <w:pPr>
        <w:spacing w:after="0" w:line="240" w:lineRule="auto"/>
        <w:rPr>
          <w:sz w:val="28"/>
          <w:szCs w:val="28"/>
          <w:lang w:val="uk-UA"/>
        </w:rPr>
      </w:pPr>
    </w:p>
    <w:p w:rsidR="003E3F1F" w:rsidRPr="007E051A" w:rsidRDefault="003E3F1F" w:rsidP="005F2CD4">
      <w:pPr>
        <w:spacing w:after="0" w:line="240" w:lineRule="auto"/>
        <w:jc w:val="right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Додаток №2 </w:t>
      </w:r>
    </w:p>
    <w:p w:rsidR="003E3F1F" w:rsidRDefault="003E3F1F" w:rsidP="00C81439">
      <w:pPr>
        <w:spacing w:after="0" w:line="240" w:lineRule="auto"/>
        <w:jc w:val="center"/>
        <w:rPr>
          <w:b/>
          <w:sz w:val="28"/>
          <w:szCs w:val="28"/>
          <w:lang w:val="uk-UA"/>
        </w:rPr>
      </w:pPr>
      <w:r w:rsidRPr="00143238">
        <w:rPr>
          <w:b/>
          <w:sz w:val="28"/>
          <w:szCs w:val="28"/>
          <w:lang w:val="uk-UA"/>
        </w:rPr>
        <w:t xml:space="preserve">РЕЄСТР УКЛАДЕНИХ ДОГОВОРІВ РОЗПОРЯДНИКАМИ (ОДЕРЖУВАЧАМИ) </w:t>
      </w:r>
      <w:r>
        <w:rPr>
          <w:b/>
          <w:sz w:val="28"/>
          <w:szCs w:val="28"/>
          <w:lang w:val="uk-UA"/>
        </w:rPr>
        <w:t>КОШТІВ ОБЛАСНОГО БЮДЖЕТУ В 2016</w:t>
      </w:r>
      <w:r w:rsidRPr="00143238">
        <w:rPr>
          <w:b/>
          <w:sz w:val="28"/>
          <w:szCs w:val="28"/>
          <w:lang w:val="uk-UA"/>
        </w:rPr>
        <w:t xml:space="preserve"> РОЦІ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1"/>
        <w:gridCol w:w="2386"/>
        <w:gridCol w:w="1302"/>
        <w:gridCol w:w="1617"/>
        <w:gridCol w:w="2210"/>
        <w:gridCol w:w="1276"/>
        <w:gridCol w:w="1072"/>
        <w:gridCol w:w="1461"/>
        <w:gridCol w:w="1457"/>
        <w:gridCol w:w="1474"/>
      </w:tblGrid>
      <w:tr w:rsidR="003E3F1F" w:rsidRPr="009571EA" w:rsidTr="009571EA">
        <w:tc>
          <w:tcPr>
            <w:tcW w:w="531" w:type="dxa"/>
          </w:tcPr>
          <w:p w:rsidR="003E3F1F" w:rsidRPr="009571EA" w:rsidRDefault="003E3F1F" w:rsidP="009571EA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9571EA">
              <w:rPr>
                <w:sz w:val="20"/>
                <w:szCs w:val="20"/>
                <w:lang w:val="uk-UA"/>
              </w:rPr>
              <w:t>№ № з/п</w:t>
            </w:r>
          </w:p>
        </w:tc>
        <w:tc>
          <w:tcPr>
            <w:tcW w:w="2386" w:type="dxa"/>
          </w:tcPr>
          <w:p w:rsidR="003E3F1F" w:rsidRPr="009571EA" w:rsidRDefault="003E3F1F" w:rsidP="009571EA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9571EA">
              <w:rPr>
                <w:sz w:val="20"/>
                <w:szCs w:val="20"/>
                <w:lang w:val="uk-UA"/>
              </w:rPr>
              <w:t>Найменування постачальника</w:t>
            </w:r>
          </w:p>
        </w:tc>
        <w:tc>
          <w:tcPr>
            <w:tcW w:w="1302" w:type="dxa"/>
          </w:tcPr>
          <w:p w:rsidR="003E3F1F" w:rsidRPr="009571EA" w:rsidRDefault="003E3F1F" w:rsidP="009571EA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9571EA">
              <w:rPr>
                <w:sz w:val="20"/>
                <w:szCs w:val="20"/>
                <w:lang w:val="uk-UA"/>
              </w:rPr>
              <w:t>№ договору</w:t>
            </w:r>
          </w:p>
        </w:tc>
        <w:tc>
          <w:tcPr>
            <w:tcW w:w="1617" w:type="dxa"/>
          </w:tcPr>
          <w:p w:rsidR="003E3F1F" w:rsidRPr="009571EA" w:rsidRDefault="003E3F1F" w:rsidP="009571EA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9571EA">
              <w:rPr>
                <w:sz w:val="20"/>
                <w:szCs w:val="20"/>
                <w:lang w:val="uk-UA"/>
              </w:rPr>
              <w:t>Дата укладання</w:t>
            </w:r>
          </w:p>
        </w:tc>
        <w:tc>
          <w:tcPr>
            <w:tcW w:w="2210" w:type="dxa"/>
          </w:tcPr>
          <w:p w:rsidR="003E3F1F" w:rsidRPr="009571EA" w:rsidRDefault="003E3F1F" w:rsidP="009571EA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9571EA">
              <w:rPr>
                <w:sz w:val="20"/>
                <w:szCs w:val="20"/>
                <w:lang w:val="uk-UA"/>
              </w:rPr>
              <w:t>Найменування товарів, робіт, послуг</w:t>
            </w:r>
          </w:p>
        </w:tc>
        <w:tc>
          <w:tcPr>
            <w:tcW w:w="1276" w:type="dxa"/>
          </w:tcPr>
          <w:p w:rsidR="003E3F1F" w:rsidRPr="009571EA" w:rsidRDefault="003E3F1F" w:rsidP="009571EA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9571EA">
              <w:rPr>
                <w:sz w:val="20"/>
                <w:szCs w:val="20"/>
                <w:lang w:val="uk-UA"/>
              </w:rPr>
              <w:t>Од.виміру</w:t>
            </w:r>
          </w:p>
        </w:tc>
        <w:tc>
          <w:tcPr>
            <w:tcW w:w="1072" w:type="dxa"/>
          </w:tcPr>
          <w:p w:rsidR="003E3F1F" w:rsidRPr="009571EA" w:rsidRDefault="003E3F1F" w:rsidP="009571EA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9571EA">
              <w:rPr>
                <w:sz w:val="20"/>
                <w:szCs w:val="20"/>
                <w:lang w:val="uk-UA"/>
              </w:rPr>
              <w:t xml:space="preserve">Кількість </w:t>
            </w:r>
          </w:p>
        </w:tc>
        <w:tc>
          <w:tcPr>
            <w:tcW w:w="1461" w:type="dxa"/>
          </w:tcPr>
          <w:p w:rsidR="003E3F1F" w:rsidRPr="009571EA" w:rsidRDefault="003E3F1F" w:rsidP="009571EA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9571EA">
              <w:rPr>
                <w:sz w:val="20"/>
                <w:szCs w:val="20"/>
                <w:lang w:val="uk-UA"/>
              </w:rPr>
              <w:t>Ціна за одиницю, гривень</w:t>
            </w:r>
          </w:p>
        </w:tc>
        <w:tc>
          <w:tcPr>
            <w:tcW w:w="1457" w:type="dxa"/>
          </w:tcPr>
          <w:p w:rsidR="003E3F1F" w:rsidRPr="009571EA" w:rsidRDefault="003E3F1F" w:rsidP="009571EA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9571EA">
              <w:rPr>
                <w:sz w:val="20"/>
                <w:szCs w:val="20"/>
                <w:lang w:val="uk-UA"/>
              </w:rPr>
              <w:t>Сума, гривень</w:t>
            </w:r>
          </w:p>
        </w:tc>
        <w:tc>
          <w:tcPr>
            <w:tcW w:w="1474" w:type="dxa"/>
          </w:tcPr>
          <w:p w:rsidR="003E3F1F" w:rsidRPr="009571EA" w:rsidRDefault="003E3F1F" w:rsidP="009571EA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9571EA">
              <w:rPr>
                <w:sz w:val="20"/>
                <w:szCs w:val="20"/>
                <w:lang w:val="uk-UA"/>
              </w:rPr>
              <w:t>Джерело фінансування (загальний фонд, спеціальний фонд)</w:t>
            </w:r>
          </w:p>
        </w:tc>
      </w:tr>
      <w:tr w:rsidR="003E3F1F" w:rsidRPr="009571EA" w:rsidTr="009571EA">
        <w:tc>
          <w:tcPr>
            <w:tcW w:w="14786" w:type="dxa"/>
            <w:gridSpan w:val="10"/>
          </w:tcPr>
          <w:p w:rsidR="003E3F1F" w:rsidRPr="009571EA" w:rsidRDefault="003E3F1F" w:rsidP="009571EA">
            <w:pPr>
              <w:spacing w:after="0" w:line="240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9571EA">
              <w:rPr>
                <w:b/>
                <w:sz w:val="24"/>
                <w:szCs w:val="24"/>
                <w:lang w:val="uk-UA"/>
              </w:rPr>
              <w:t>ВІДДІЛ ІНФОРМАЦІЙНОЇ ДІЯЛЬНОСТІ</w:t>
            </w:r>
          </w:p>
        </w:tc>
      </w:tr>
      <w:tr w:rsidR="003E3F1F" w:rsidRPr="009571EA" w:rsidTr="009571EA">
        <w:tc>
          <w:tcPr>
            <w:tcW w:w="531" w:type="dxa"/>
          </w:tcPr>
          <w:p w:rsidR="003E3F1F" w:rsidRPr="009571EA" w:rsidRDefault="003E3F1F" w:rsidP="009571EA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9571EA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2386" w:type="dxa"/>
          </w:tcPr>
          <w:p w:rsidR="003E3F1F" w:rsidRPr="009571EA" w:rsidRDefault="003E3F1F" w:rsidP="009571EA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9571EA">
              <w:rPr>
                <w:sz w:val="20"/>
                <w:szCs w:val="20"/>
                <w:lang w:val="uk-UA"/>
              </w:rPr>
              <w:t>ФОП Паляниця Віктор Анатолійович</w:t>
            </w:r>
          </w:p>
        </w:tc>
        <w:tc>
          <w:tcPr>
            <w:tcW w:w="1302" w:type="dxa"/>
          </w:tcPr>
          <w:p w:rsidR="003E3F1F" w:rsidRPr="009571EA" w:rsidRDefault="003E3F1F" w:rsidP="009571EA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9571EA">
              <w:rPr>
                <w:sz w:val="20"/>
                <w:szCs w:val="20"/>
                <w:lang w:val="uk-UA"/>
              </w:rPr>
              <w:t>2-13/06/2016</w:t>
            </w:r>
          </w:p>
        </w:tc>
        <w:tc>
          <w:tcPr>
            <w:tcW w:w="1617" w:type="dxa"/>
          </w:tcPr>
          <w:p w:rsidR="003E3F1F" w:rsidRPr="009571EA" w:rsidRDefault="003E3F1F" w:rsidP="009571EA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9571EA">
              <w:rPr>
                <w:sz w:val="20"/>
                <w:szCs w:val="20"/>
                <w:lang w:val="uk-UA"/>
              </w:rPr>
              <w:t>13.06.2016</w:t>
            </w:r>
          </w:p>
        </w:tc>
        <w:tc>
          <w:tcPr>
            <w:tcW w:w="2210" w:type="dxa"/>
          </w:tcPr>
          <w:p w:rsidR="003E3F1F" w:rsidRPr="009571EA" w:rsidRDefault="003E3F1F" w:rsidP="009571EA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9571EA">
              <w:rPr>
                <w:sz w:val="20"/>
                <w:szCs w:val="20"/>
                <w:lang w:val="uk-UA"/>
              </w:rPr>
              <w:t>Виготовлення постерів</w:t>
            </w:r>
          </w:p>
        </w:tc>
        <w:tc>
          <w:tcPr>
            <w:tcW w:w="1276" w:type="dxa"/>
          </w:tcPr>
          <w:p w:rsidR="003E3F1F" w:rsidRPr="009571EA" w:rsidRDefault="003E3F1F" w:rsidP="009571EA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9571EA">
              <w:rPr>
                <w:sz w:val="20"/>
                <w:szCs w:val="20"/>
                <w:lang w:val="uk-UA"/>
              </w:rPr>
              <w:t xml:space="preserve">Штук </w:t>
            </w:r>
          </w:p>
        </w:tc>
        <w:tc>
          <w:tcPr>
            <w:tcW w:w="1072" w:type="dxa"/>
          </w:tcPr>
          <w:p w:rsidR="003E3F1F" w:rsidRPr="009571EA" w:rsidRDefault="003E3F1F" w:rsidP="009571EA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9571EA"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1461" w:type="dxa"/>
          </w:tcPr>
          <w:p w:rsidR="003E3F1F" w:rsidRPr="009571EA" w:rsidRDefault="003E3F1F" w:rsidP="009571EA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9571EA">
              <w:rPr>
                <w:sz w:val="20"/>
                <w:szCs w:val="20"/>
                <w:lang w:val="uk-UA"/>
              </w:rPr>
              <w:t>275</w:t>
            </w:r>
          </w:p>
        </w:tc>
        <w:tc>
          <w:tcPr>
            <w:tcW w:w="1457" w:type="dxa"/>
          </w:tcPr>
          <w:p w:rsidR="003E3F1F" w:rsidRPr="009571EA" w:rsidRDefault="003E3F1F" w:rsidP="009571EA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9571EA">
              <w:rPr>
                <w:sz w:val="20"/>
                <w:szCs w:val="20"/>
                <w:lang w:val="uk-UA"/>
              </w:rPr>
              <w:t>1925,00</w:t>
            </w:r>
          </w:p>
        </w:tc>
        <w:tc>
          <w:tcPr>
            <w:tcW w:w="1474" w:type="dxa"/>
          </w:tcPr>
          <w:p w:rsidR="003E3F1F" w:rsidRPr="009571EA" w:rsidRDefault="003E3F1F" w:rsidP="009571EA">
            <w:pPr>
              <w:spacing w:after="0" w:line="240" w:lineRule="auto"/>
            </w:pPr>
            <w:r w:rsidRPr="009571EA">
              <w:rPr>
                <w:sz w:val="20"/>
                <w:szCs w:val="20"/>
                <w:lang w:val="uk-UA"/>
              </w:rPr>
              <w:t>Загальний фонд</w:t>
            </w:r>
          </w:p>
        </w:tc>
      </w:tr>
      <w:tr w:rsidR="003E3F1F" w:rsidRPr="009571EA" w:rsidTr="009571EA">
        <w:tc>
          <w:tcPr>
            <w:tcW w:w="531" w:type="dxa"/>
          </w:tcPr>
          <w:p w:rsidR="003E3F1F" w:rsidRPr="009571EA" w:rsidRDefault="003E3F1F" w:rsidP="009571EA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9571EA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2386" w:type="dxa"/>
          </w:tcPr>
          <w:p w:rsidR="003E3F1F" w:rsidRPr="009571EA" w:rsidRDefault="003E3F1F" w:rsidP="009571EA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9571EA">
              <w:rPr>
                <w:sz w:val="20"/>
                <w:szCs w:val="20"/>
                <w:lang w:val="uk-UA"/>
              </w:rPr>
              <w:t>ФОП Паляниця Віктор Анатолійович</w:t>
            </w:r>
          </w:p>
        </w:tc>
        <w:tc>
          <w:tcPr>
            <w:tcW w:w="1302" w:type="dxa"/>
          </w:tcPr>
          <w:p w:rsidR="003E3F1F" w:rsidRPr="009571EA" w:rsidRDefault="003E3F1F" w:rsidP="009571EA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9571EA">
              <w:rPr>
                <w:sz w:val="20"/>
                <w:szCs w:val="20"/>
                <w:lang w:val="uk-UA"/>
              </w:rPr>
              <w:t>1-15/04/2016</w:t>
            </w:r>
          </w:p>
        </w:tc>
        <w:tc>
          <w:tcPr>
            <w:tcW w:w="1617" w:type="dxa"/>
          </w:tcPr>
          <w:p w:rsidR="003E3F1F" w:rsidRPr="009571EA" w:rsidRDefault="003E3F1F" w:rsidP="009571EA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9571EA">
              <w:rPr>
                <w:sz w:val="20"/>
                <w:szCs w:val="20"/>
                <w:lang w:val="uk-UA"/>
              </w:rPr>
              <w:t>15.04.2016</w:t>
            </w:r>
          </w:p>
        </w:tc>
        <w:tc>
          <w:tcPr>
            <w:tcW w:w="2210" w:type="dxa"/>
          </w:tcPr>
          <w:p w:rsidR="003E3F1F" w:rsidRPr="009571EA" w:rsidRDefault="003E3F1F" w:rsidP="009571EA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9571EA">
              <w:rPr>
                <w:sz w:val="20"/>
                <w:szCs w:val="20"/>
                <w:lang w:val="uk-UA"/>
              </w:rPr>
              <w:t>Виготовлення афіш, буклетів</w:t>
            </w:r>
          </w:p>
        </w:tc>
        <w:tc>
          <w:tcPr>
            <w:tcW w:w="1276" w:type="dxa"/>
          </w:tcPr>
          <w:p w:rsidR="003E3F1F" w:rsidRPr="009571EA" w:rsidRDefault="003E3F1F" w:rsidP="009571EA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9571EA">
              <w:rPr>
                <w:sz w:val="20"/>
                <w:szCs w:val="20"/>
                <w:lang w:val="uk-UA"/>
              </w:rPr>
              <w:t xml:space="preserve">Штук </w:t>
            </w:r>
          </w:p>
        </w:tc>
        <w:tc>
          <w:tcPr>
            <w:tcW w:w="1072" w:type="dxa"/>
          </w:tcPr>
          <w:p w:rsidR="003E3F1F" w:rsidRPr="009571EA" w:rsidRDefault="003E3F1F" w:rsidP="009571EA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9571EA">
              <w:rPr>
                <w:sz w:val="20"/>
                <w:szCs w:val="20"/>
                <w:lang w:val="uk-UA"/>
              </w:rPr>
              <w:t>Афіш-15, буклетів- 1000.</w:t>
            </w:r>
          </w:p>
        </w:tc>
        <w:tc>
          <w:tcPr>
            <w:tcW w:w="1461" w:type="dxa"/>
          </w:tcPr>
          <w:p w:rsidR="003E3F1F" w:rsidRPr="009571EA" w:rsidRDefault="003E3F1F" w:rsidP="009571EA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9571EA">
              <w:rPr>
                <w:sz w:val="20"/>
                <w:szCs w:val="20"/>
                <w:lang w:val="uk-UA"/>
              </w:rPr>
              <w:t>Афіши-129,00,</w:t>
            </w:r>
          </w:p>
          <w:p w:rsidR="003E3F1F" w:rsidRPr="009571EA" w:rsidRDefault="003E3F1F" w:rsidP="009571EA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9571EA">
              <w:rPr>
                <w:sz w:val="20"/>
                <w:szCs w:val="20"/>
                <w:lang w:val="uk-UA"/>
              </w:rPr>
              <w:t>Буклети-13,00</w:t>
            </w:r>
          </w:p>
        </w:tc>
        <w:tc>
          <w:tcPr>
            <w:tcW w:w="1457" w:type="dxa"/>
          </w:tcPr>
          <w:p w:rsidR="003E3F1F" w:rsidRPr="009571EA" w:rsidRDefault="003E3F1F" w:rsidP="009571EA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9571EA">
              <w:rPr>
                <w:sz w:val="20"/>
                <w:szCs w:val="20"/>
                <w:lang w:val="uk-UA"/>
              </w:rPr>
              <w:t>3235,00</w:t>
            </w:r>
          </w:p>
        </w:tc>
        <w:tc>
          <w:tcPr>
            <w:tcW w:w="1474" w:type="dxa"/>
          </w:tcPr>
          <w:p w:rsidR="003E3F1F" w:rsidRPr="009571EA" w:rsidRDefault="003E3F1F" w:rsidP="009571EA">
            <w:pPr>
              <w:spacing w:after="0" w:line="240" w:lineRule="auto"/>
              <w:rPr>
                <w:lang w:val="uk-UA"/>
              </w:rPr>
            </w:pPr>
            <w:r w:rsidRPr="009571EA">
              <w:rPr>
                <w:sz w:val="20"/>
                <w:szCs w:val="20"/>
                <w:lang w:val="uk-UA"/>
              </w:rPr>
              <w:t>Загальний фонд</w:t>
            </w:r>
          </w:p>
        </w:tc>
      </w:tr>
      <w:tr w:rsidR="003E3F1F" w:rsidRPr="009571EA" w:rsidTr="009571EA">
        <w:tc>
          <w:tcPr>
            <w:tcW w:w="13312" w:type="dxa"/>
            <w:gridSpan w:val="9"/>
          </w:tcPr>
          <w:p w:rsidR="003E3F1F" w:rsidRPr="009571EA" w:rsidRDefault="003E3F1F" w:rsidP="009571EA">
            <w:pPr>
              <w:spacing w:after="0"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r w:rsidRPr="009571EA">
              <w:rPr>
                <w:b/>
                <w:sz w:val="24"/>
                <w:szCs w:val="24"/>
                <w:lang w:val="uk-UA"/>
              </w:rPr>
              <w:t xml:space="preserve">Робоча група </w:t>
            </w:r>
            <w:r w:rsidRPr="009571EA">
              <w:rPr>
                <w:b/>
                <w:sz w:val="24"/>
                <w:szCs w:val="24"/>
                <w:lang w:val="en-US"/>
              </w:rPr>
              <w:t>”</w:t>
            </w:r>
            <w:r w:rsidRPr="009571EA">
              <w:rPr>
                <w:b/>
                <w:sz w:val="24"/>
                <w:szCs w:val="24"/>
                <w:lang w:val="uk-UA"/>
              </w:rPr>
              <w:t>КНИГА ПАМ</w:t>
            </w:r>
            <w:r w:rsidRPr="009571EA">
              <w:rPr>
                <w:b/>
                <w:sz w:val="24"/>
                <w:szCs w:val="24"/>
              </w:rPr>
              <w:t>’</w:t>
            </w:r>
            <w:r w:rsidRPr="009571EA">
              <w:rPr>
                <w:b/>
                <w:sz w:val="24"/>
                <w:szCs w:val="24"/>
                <w:lang w:val="uk-UA"/>
              </w:rPr>
              <w:t>ЯТІ</w:t>
            </w:r>
            <w:r w:rsidRPr="009571EA">
              <w:rPr>
                <w:b/>
                <w:sz w:val="24"/>
                <w:szCs w:val="24"/>
                <w:lang w:val="en-US"/>
              </w:rPr>
              <w:t>”</w:t>
            </w:r>
          </w:p>
        </w:tc>
        <w:tc>
          <w:tcPr>
            <w:tcW w:w="1474" w:type="dxa"/>
          </w:tcPr>
          <w:p w:rsidR="003E3F1F" w:rsidRPr="009571EA" w:rsidRDefault="003E3F1F" w:rsidP="009571EA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E3F1F" w:rsidRPr="009571EA" w:rsidTr="009571EA">
        <w:tc>
          <w:tcPr>
            <w:tcW w:w="531" w:type="dxa"/>
          </w:tcPr>
          <w:p w:rsidR="003E3F1F" w:rsidRPr="009571EA" w:rsidRDefault="003E3F1F" w:rsidP="009571EA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9571EA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2386" w:type="dxa"/>
          </w:tcPr>
          <w:p w:rsidR="003E3F1F" w:rsidRPr="009571EA" w:rsidRDefault="003E3F1F" w:rsidP="009571EA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9571EA">
              <w:rPr>
                <w:sz w:val="20"/>
                <w:szCs w:val="20"/>
                <w:lang w:val="uk-UA"/>
              </w:rPr>
              <w:t xml:space="preserve">ПАТ </w:t>
            </w:r>
            <w:r w:rsidRPr="009571EA">
              <w:rPr>
                <w:sz w:val="20"/>
                <w:szCs w:val="20"/>
                <w:lang w:val="en-US"/>
              </w:rPr>
              <w:t>“</w:t>
            </w:r>
            <w:r w:rsidRPr="009571EA">
              <w:rPr>
                <w:sz w:val="20"/>
                <w:szCs w:val="20"/>
                <w:lang w:val="uk-UA"/>
              </w:rPr>
              <w:t>Укртелеком</w:t>
            </w:r>
            <w:r w:rsidRPr="009571EA">
              <w:rPr>
                <w:sz w:val="20"/>
                <w:szCs w:val="20"/>
                <w:lang w:val="en-US"/>
              </w:rPr>
              <w:t>”</w:t>
            </w:r>
          </w:p>
        </w:tc>
        <w:tc>
          <w:tcPr>
            <w:tcW w:w="1302" w:type="dxa"/>
          </w:tcPr>
          <w:p w:rsidR="003E3F1F" w:rsidRPr="009571EA" w:rsidRDefault="003E3F1F" w:rsidP="009571EA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9571EA">
              <w:rPr>
                <w:sz w:val="20"/>
                <w:szCs w:val="20"/>
                <w:lang w:val="uk-UA"/>
              </w:rPr>
              <w:t>057</w:t>
            </w:r>
          </w:p>
        </w:tc>
        <w:tc>
          <w:tcPr>
            <w:tcW w:w="1617" w:type="dxa"/>
          </w:tcPr>
          <w:p w:rsidR="003E3F1F" w:rsidRPr="009571EA" w:rsidRDefault="003E3F1F" w:rsidP="009571EA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9571EA">
              <w:rPr>
                <w:sz w:val="20"/>
                <w:szCs w:val="20"/>
                <w:lang w:val="uk-UA"/>
              </w:rPr>
              <w:t>20.02.2014</w:t>
            </w:r>
          </w:p>
        </w:tc>
        <w:tc>
          <w:tcPr>
            <w:tcW w:w="2210" w:type="dxa"/>
          </w:tcPr>
          <w:p w:rsidR="003E3F1F" w:rsidRPr="009571EA" w:rsidRDefault="003E3F1F" w:rsidP="009571EA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9571EA">
              <w:rPr>
                <w:sz w:val="20"/>
                <w:szCs w:val="20"/>
                <w:lang w:val="uk-UA"/>
              </w:rPr>
              <w:t>Телекомунікаційні послуги</w:t>
            </w:r>
          </w:p>
        </w:tc>
        <w:tc>
          <w:tcPr>
            <w:tcW w:w="1276" w:type="dxa"/>
          </w:tcPr>
          <w:p w:rsidR="003E3F1F" w:rsidRPr="009571EA" w:rsidRDefault="003E3F1F" w:rsidP="009571EA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9571EA">
              <w:rPr>
                <w:sz w:val="20"/>
                <w:szCs w:val="20"/>
                <w:lang w:val="uk-UA"/>
              </w:rPr>
              <w:t xml:space="preserve">Секунди  </w:t>
            </w:r>
          </w:p>
        </w:tc>
        <w:tc>
          <w:tcPr>
            <w:tcW w:w="1072" w:type="dxa"/>
          </w:tcPr>
          <w:p w:rsidR="003E3F1F" w:rsidRPr="009571EA" w:rsidRDefault="003E3F1F" w:rsidP="009571EA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61" w:type="dxa"/>
          </w:tcPr>
          <w:p w:rsidR="003E3F1F" w:rsidRPr="009571EA" w:rsidRDefault="003E3F1F" w:rsidP="009571EA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57" w:type="dxa"/>
          </w:tcPr>
          <w:p w:rsidR="003E3F1F" w:rsidRPr="009571EA" w:rsidRDefault="003E3F1F" w:rsidP="009571EA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9571EA">
              <w:rPr>
                <w:sz w:val="20"/>
                <w:szCs w:val="20"/>
                <w:lang w:val="uk-UA"/>
              </w:rPr>
              <w:t>416,37</w:t>
            </w:r>
          </w:p>
        </w:tc>
        <w:tc>
          <w:tcPr>
            <w:tcW w:w="1474" w:type="dxa"/>
          </w:tcPr>
          <w:p w:rsidR="003E3F1F" w:rsidRPr="009571EA" w:rsidRDefault="003E3F1F" w:rsidP="009571EA">
            <w:pPr>
              <w:spacing w:after="0" w:line="240" w:lineRule="auto"/>
            </w:pPr>
            <w:r w:rsidRPr="009571EA">
              <w:rPr>
                <w:sz w:val="20"/>
                <w:szCs w:val="20"/>
                <w:lang w:val="uk-UA"/>
              </w:rPr>
              <w:t>Загальний фонд</w:t>
            </w:r>
          </w:p>
        </w:tc>
      </w:tr>
      <w:tr w:rsidR="003E3F1F" w:rsidRPr="009571EA" w:rsidTr="009571EA">
        <w:tc>
          <w:tcPr>
            <w:tcW w:w="531" w:type="dxa"/>
          </w:tcPr>
          <w:p w:rsidR="003E3F1F" w:rsidRPr="009571EA" w:rsidRDefault="003E3F1F" w:rsidP="009571EA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9571EA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2386" w:type="dxa"/>
          </w:tcPr>
          <w:p w:rsidR="003E3F1F" w:rsidRPr="009571EA" w:rsidRDefault="003E3F1F" w:rsidP="009571EA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9571EA">
              <w:rPr>
                <w:sz w:val="20"/>
                <w:szCs w:val="20"/>
                <w:lang w:val="uk-UA"/>
              </w:rPr>
              <w:t>ТОВ</w:t>
            </w:r>
            <w:r w:rsidRPr="009571EA">
              <w:rPr>
                <w:sz w:val="20"/>
                <w:szCs w:val="20"/>
                <w:lang w:val="en-US"/>
              </w:rPr>
              <w:t xml:space="preserve"> ”</w:t>
            </w:r>
            <w:r w:rsidRPr="009571EA">
              <w:rPr>
                <w:sz w:val="20"/>
                <w:szCs w:val="20"/>
                <w:lang w:val="uk-UA"/>
              </w:rPr>
              <w:t xml:space="preserve"> Колумбус</w:t>
            </w:r>
            <w:r w:rsidRPr="009571EA">
              <w:rPr>
                <w:sz w:val="20"/>
                <w:szCs w:val="20"/>
                <w:lang w:val="en-US"/>
              </w:rPr>
              <w:t>-</w:t>
            </w:r>
            <w:r w:rsidRPr="009571EA">
              <w:rPr>
                <w:sz w:val="20"/>
                <w:szCs w:val="20"/>
                <w:lang w:val="uk-UA"/>
              </w:rPr>
              <w:t xml:space="preserve"> нет</w:t>
            </w:r>
            <w:r w:rsidRPr="009571EA">
              <w:rPr>
                <w:sz w:val="20"/>
                <w:szCs w:val="20"/>
                <w:lang w:val="en-US"/>
              </w:rPr>
              <w:t>”</w:t>
            </w:r>
          </w:p>
        </w:tc>
        <w:tc>
          <w:tcPr>
            <w:tcW w:w="1302" w:type="dxa"/>
          </w:tcPr>
          <w:p w:rsidR="003E3F1F" w:rsidRPr="009571EA" w:rsidRDefault="003E3F1F" w:rsidP="009571EA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9571EA">
              <w:rPr>
                <w:sz w:val="20"/>
                <w:szCs w:val="20"/>
                <w:lang w:val="uk-UA"/>
              </w:rPr>
              <w:t>53553</w:t>
            </w:r>
          </w:p>
        </w:tc>
        <w:tc>
          <w:tcPr>
            <w:tcW w:w="1617" w:type="dxa"/>
          </w:tcPr>
          <w:p w:rsidR="003E3F1F" w:rsidRPr="009571EA" w:rsidRDefault="003E3F1F" w:rsidP="009571EA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9571EA">
              <w:rPr>
                <w:sz w:val="20"/>
                <w:szCs w:val="20"/>
                <w:lang w:val="uk-UA"/>
              </w:rPr>
              <w:t>05.01.2016</w:t>
            </w:r>
          </w:p>
        </w:tc>
        <w:tc>
          <w:tcPr>
            <w:tcW w:w="2210" w:type="dxa"/>
          </w:tcPr>
          <w:p w:rsidR="003E3F1F" w:rsidRPr="009571EA" w:rsidRDefault="003E3F1F" w:rsidP="009571EA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9571EA">
              <w:rPr>
                <w:sz w:val="20"/>
                <w:szCs w:val="20"/>
                <w:lang w:val="uk-UA"/>
              </w:rPr>
              <w:t>інтернет</w:t>
            </w:r>
          </w:p>
        </w:tc>
        <w:tc>
          <w:tcPr>
            <w:tcW w:w="1276" w:type="dxa"/>
          </w:tcPr>
          <w:p w:rsidR="003E3F1F" w:rsidRPr="009571EA" w:rsidRDefault="003E3F1F" w:rsidP="009571EA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9571EA">
              <w:rPr>
                <w:sz w:val="20"/>
                <w:szCs w:val="20"/>
                <w:lang w:val="uk-UA"/>
              </w:rPr>
              <w:t>Мега байти</w:t>
            </w:r>
          </w:p>
        </w:tc>
        <w:tc>
          <w:tcPr>
            <w:tcW w:w="1072" w:type="dxa"/>
          </w:tcPr>
          <w:p w:rsidR="003E3F1F" w:rsidRPr="009571EA" w:rsidRDefault="003E3F1F" w:rsidP="009571EA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61" w:type="dxa"/>
          </w:tcPr>
          <w:p w:rsidR="003E3F1F" w:rsidRPr="009571EA" w:rsidRDefault="003E3F1F" w:rsidP="009571EA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9571EA">
              <w:rPr>
                <w:sz w:val="20"/>
                <w:szCs w:val="20"/>
                <w:lang w:val="uk-UA"/>
              </w:rPr>
              <w:t>100</w:t>
            </w:r>
          </w:p>
        </w:tc>
        <w:tc>
          <w:tcPr>
            <w:tcW w:w="1457" w:type="dxa"/>
          </w:tcPr>
          <w:p w:rsidR="003E3F1F" w:rsidRPr="009571EA" w:rsidRDefault="003E3F1F" w:rsidP="009571EA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9571EA">
              <w:rPr>
                <w:sz w:val="20"/>
                <w:szCs w:val="20"/>
                <w:lang w:val="uk-UA"/>
              </w:rPr>
              <w:t>850,00</w:t>
            </w:r>
          </w:p>
        </w:tc>
        <w:tc>
          <w:tcPr>
            <w:tcW w:w="1474" w:type="dxa"/>
          </w:tcPr>
          <w:p w:rsidR="003E3F1F" w:rsidRPr="009571EA" w:rsidRDefault="003E3F1F" w:rsidP="009571EA">
            <w:pPr>
              <w:spacing w:after="0" w:line="240" w:lineRule="auto"/>
            </w:pPr>
            <w:r w:rsidRPr="009571EA">
              <w:rPr>
                <w:sz w:val="20"/>
                <w:szCs w:val="20"/>
                <w:lang w:val="uk-UA"/>
              </w:rPr>
              <w:t>Загальний фонд</w:t>
            </w:r>
          </w:p>
        </w:tc>
      </w:tr>
      <w:tr w:rsidR="003E3F1F" w:rsidRPr="009571EA" w:rsidTr="009571EA">
        <w:trPr>
          <w:trHeight w:val="906"/>
        </w:trPr>
        <w:tc>
          <w:tcPr>
            <w:tcW w:w="531" w:type="dxa"/>
          </w:tcPr>
          <w:p w:rsidR="003E3F1F" w:rsidRPr="009571EA" w:rsidRDefault="003E3F1F" w:rsidP="009571EA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9571EA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2386" w:type="dxa"/>
          </w:tcPr>
          <w:p w:rsidR="003E3F1F" w:rsidRPr="009571EA" w:rsidRDefault="003E3F1F" w:rsidP="009571EA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9571EA">
              <w:rPr>
                <w:sz w:val="20"/>
                <w:szCs w:val="20"/>
                <w:lang w:val="uk-UA"/>
              </w:rPr>
              <w:t xml:space="preserve">ТОВ </w:t>
            </w:r>
            <w:r w:rsidRPr="009571EA">
              <w:rPr>
                <w:sz w:val="20"/>
                <w:szCs w:val="20"/>
                <w:lang w:val="en-US"/>
              </w:rPr>
              <w:t>“</w:t>
            </w:r>
            <w:r w:rsidRPr="009571EA">
              <w:rPr>
                <w:sz w:val="20"/>
                <w:szCs w:val="20"/>
                <w:lang w:val="uk-UA"/>
              </w:rPr>
              <w:t>Євробудсервіс</w:t>
            </w:r>
            <w:r w:rsidRPr="009571EA">
              <w:rPr>
                <w:sz w:val="20"/>
                <w:szCs w:val="20"/>
                <w:lang w:val="en-US"/>
              </w:rPr>
              <w:t>”</w:t>
            </w:r>
          </w:p>
        </w:tc>
        <w:tc>
          <w:tcPr>
            <w:tcW w:w="1302" w:type="dxa"/>
          </w:tcPr>
          <w:p w:rsidR="003E3F1F" w:rsidRPr="009571EA" w:rsidRDefault="003E3F1F" w:rsidP="009571EA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9571EA">
              <w:rPr>
                <w:sz w:val="20"/>
                <w:szCs w:val="20"/>
                <w:lang w:val="uk-UA"/>
              </w:rPr>
              <w:t>150</w:t>
            </w:r>
          </w:p>
        </w:tc>
        <w:tc>
          <w:tcPr>
            <w:tcW w:w="1617" w:type="dxa"/>
          </w:tcPr>
          <w:p w:rsidR="003E3F1F" w:rsidRPr="009571EA" w:rsidRDefault="003E3F1F" w:rsidP="009571EA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9571EA">
              <w:rPr>
                <w:sz w:val="20"/>
                <w:szCs w:val="20"/>
                <w:lang w:val="uk-UA"/>
              </w:rPr>
              <w:t>07.09.2015</w:t>
            </w:r>
          </w:p>
        </w:tc>
        <w:tc>
          <w:tcPr>
            <w:tcW w:w="2210" w:type="dxa"/>
          </w:tcPr>
          <w:p w:rsidR="003E3F1F" w:rsidRPr="009571EA" w:rsidRDefault="003E3F1F" w:rsidP="009571EA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9571EA">
              <w:rPr>
                <w:sz w:val="20"/>
                <w:szCs w:val="20"/>
                <w:lang w:val="uk-UA"/>
              </w:rPr>
              <w:t>Оренда приміщення та комунальні послуги</w:t>
            </w:r>
          </w:p>
        </w:tc>
        <w:tc>
          <w:tcPr>
            <w:tcW w:w="1276" w:type="dxa"/>
          </w:tcPr>
          <w:p w:rsidR="003E3F1F" w:rsidRPr="009571EA" w:rsidRDefault="003E3F1F" w:rsidP="009571EA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9571EA">
              <w:rPr>
                <w:sz w:val="20"/>
                <w:szCs w:val="20"/>
                <w:lang w:val="uk-UA"/>
              </w:rPr>
              <w:t>Квадратні метри, кіловати</w:t>
            </w:r>
          </w:p>
        </w:tc>
        <w:tc>
          <w:tcPr>
            <w:tcW w:w="1072" w:type="dxa"/>
          </w:tcPr>
          <w:p w:rsidR="003E3F1F" w:rsidRPr="009571EA" w:rsidRDefault="003E3F1F" w:rsidP="009571EA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9571EA">
              <w:rPr>
                <w:sz w:val="20"/>
                <w:szCs w:val="20"/>
                <w:lang w:val="uk-UA"/>
              </w:rPr>
              <w:t>31,3 кв.м.</w:t>
            </w:r>
          </w:p>
        </w:tc>
        <w:tc>
          <w:tcPr>
            <w:tcW w:w="1461" w:type="dxa"/>
          </w:tcPr>
          <w:p w:rsidR="003E3F1F" w:rsidRPr="009571EA" w:rsidRDefault="003E3F1F" w:rsidP="009571EA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57" w:type="dxa"/>
          </w:tcPr>
          <w:p w:rsidR="003E3F1F" w:rsidRPr="009571EA" w:rsidRDefault="003E3F1F" w:rsidP="009571EA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9571EA">
              <w:rPr>
                <w:sz w:val="20"/>
                <w:szCs w:val="20"/>
                <w:lang w:val="uk-UA"/>
              </w:rPr>
              <w:t>16462,21</w:t>
            </w:r>
          </w:p>
        </w:tc>
        <w:tc>
          <w:tcPr>
            <w:tcW w:w="1474" w:type="dxa"/>
          </w:tcPr>
          <w:p w:rsidR="003E3F1F" w:rsidRPr="009571EA" w:rsidRDefault="003E3F1F" w:rsidP="009571EA">
            <w:pPr>
              <w:spacing w:after="0" w:line="240" w:lineRule="auto"/>
            </w:pPr>
            <w:r w:rsidRPr="009571EA">
              <w:rPr>
                <w:sz w:val="20"/>
                <w:szCs w:val="20"/>
                <w:lang w:val="uk-UA"/>
              </w:rPr>
              <w:t>Загальний фонд</w:t>
            </w:r>
          </w:p>
        </w:tc>
      </w:tr>
      <w:tr w:rsidR="003E3F1F" w:rsidRPr="009571EA" w:rsidTr="009571EA">
        <w:trPr>
          <w:trHeight w:val="906"/>
        </w:trPr>
        <w:tc>
          <w:tcPr>
            <w:tcW w:w="14786" w:type="dxa"/>
            <w:gridSpan w:val="10"/>
          </w:tcPr>
          <w:p w:rsidR="003E3F1F" w:rsidRPr="009571EA" w:rsidRDefault="003E3F1F" w:rsidP="009571EA">
            <w:pPr>
              <w:spacing w:after="0"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r w:rsidRPr="009571EA">
              <w:rPr>
                <w:b/>
                <w:sz w:val="24"/>
                <w:szCs w:val="24"/>
                <w:lang w:val="uk-UA"/>
              </w:rPr>
              <w:t xml:space="preserve">Газета </w:t>
            </w:r>
            <w:r w:rsidRPr="009571EA">
              <w:rPr>
                <w:b/>
                <w:sz w:val="24"/>
                <w:szCs w:val="24"/>
                <w:lang w:val="en-US"/>
              </w:rPr>
              <w:t>“</w:t>
            </w:r>
            <w:r w:rsidRPr="009571EA">
              <w:rPr>
                <w:b/>
                <w:sz w:val="24"/>
                <w:szCs w:val="24"/>
                <w:lang w:val="uk-UA"/>
              </w:rPr>
              <w:t>СВОБОДА</w:t>
            </w:r>
            <w:r w:rsidRPr="009571EA">
              <w:rPr>
                <w:b/>
                <w:sz w:val="24"/>
                <w:szCs w:val="24"/>
                <w:lang w:val="en-US"/>
              </w:rPr>
              <w:t>”</w:t>
            </w:r>
          </w:p>
        </w:tc>
      </w:tr>
      <w:tr w:rsidR="003E3F1F" w:rsidRPr="009571EA" w:rsidTr="009571EA">
        <w:trPr>
          <w:trHeight w:val="906"/>
        </w:trPr>
        <w:tc>
          <w:tcPr>
            <w:tcW w:w="531" w:type="dxa"/>
          </w:tcPr>
          <w:p w:rsidR="003E3F1F" w:rsidRPr="009571EA" w:rsidRDefault="003E3F1F" w:rsidP="009571EA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9571EA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2386" w:type="dxa"/>
          </w:tcPr>
          <w:p w:rsidR="003E3F1F" w:rsidRPr="009571EA" w:rsidRDefault="003E3F1F" w:rsidP="009571EA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9571EA">
              <w:rPr>
                <w:sz w:val="20"/>
                <w:szCs w:val="20"/>
                <w:lang w:val="uk-UA"/>
              </w:rPr>
              <w:t xml:space="preserve">ТОВ </w:t>
            </w:r>
            <w:r w:rsidRPr="009571EA">
              <w:rPr>
                <w:sz w:val="20"/>
                <w:szCs w:val="20"/>
                <w:lang w:val="en-US"/>
              </w:rPr>
              <w:t>“</w:t>
            </w:r>
            <w:r w:rsidRPr="009571EA">
              <w:rPr>
                <w:sz w:val="20"/>
                <w:szCs w:val="20"/>
                <w:lang w:val="uk-UA"/>
              </w:rPr>
              <w:t>Дім</w:t>
            </w:r>
            <w:r w:rsidRPr="009571EA">
              <w:rPr>
                <w:sz w:val="20"/>
                <w:szCs w:val="20"/>
                <w:lang w:val="en-US"/>
              </w:rPr>
              <w:t>”</w:t>
            </w:r>
          </w:p>
        </w:tc>
        <w:tc>
          <w:tcPr>
            <w:tcW w:w="1302" w:type="dxa"/>
          </w:tcPr>
          <w:p w:rsidR="003E3F1F" w:rsidRPr="009571EA" w:rsidRDefault="003E3F1F" w:rsidP="009571EA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9571EA">
              <w:rPr>
                <w:sz w:val="20"/>
                <w:szCs w:val="20"/>
                <w:lang w:val="uk-UA"/>
              </w:rPr>
              <w:t>Д-400</w:t>
            </w:r>
          </w:p>
        </w:tc>
        <w:tc>
          <w:tcPr>
            <w:tcW w:w="1617" w:type="dxa"/>
          </w:tcPr>
          <w:p w:rsidR="003E3F1F" w:rsidRPr="009571EA" w:rsidRDefault="003E3F1F" w:rsidP="009571EA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9571EA">
              <w:rPr>
                <w:sz w:val="20"/>
                <w:szCs w:val="20"/>
                <w:lang w:val="uk-UA"/>
              </w:rPr>
              <w:t>06.06.2016</w:t>
            </w:r>
          </w:p>
        </w:tc>
        <w:tc>
          <w:tcPr>
            <w:tcW w:w="2210" w:type="dxa"/>
          </w:tcPr>
          <w:p w:rsidR="003E3F1F" w:rsidRPr="009571EA" w:rsidRDefault="003E3F1F" w:rsidP="009571EA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9571EA">
              <w:rPr>
                <w:sz w:val="20"/>
                <w:szCs w:val="20"/>
                <w:lang w:val="uk-UA"/>
              </w:rPr>
              <w:t>Друк поліграфічних продукції (газети)</w:t>
            </w:r>
          </w:p>
        </w:tc>
        <w:tc>
          <w:tcPr>
            <w:tcW w:w="1276" w:type="dxa"/>
          </w:tcPr>
          <w:p w:rsidR="003E3F1F" w:rsidRPr="009571EA" w:rsidRDefault="003E3F1F" w:rsidP="009571EA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9571EA">
              <w:rPr>
                <w:sz w:val="20"/>
                <w:szCs w:val="20"/>
                <w:lang w:val="uk-UA"/>
              </w:rPr>
              <w:t xml:space="preserve">Штук </w:t>
            </w:r>
          </w:p>
        </w:tc>
        <w:tc>
          <w:tcPr>
            <w:tcW w:w="1072" w:type="dxa"/>
          </w:tcPr>
          <w:p w:rsidR="003E3F1F" w:rsidRPr="009571EA" w:rsidRDefault="003E3F1F" w:rsidP="009571EA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61" w:type="dxa"/>
          </w:tcPr>
          <w:p w:rsidR="003E3F1F" w:rsidRPr="009571EA" w:rsidRDefault="003E3F1F" w:rsidP="009571EA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57" w:type="dxa"/>
          </w:tcPr>
          <w:p w:rsidR="003E3F1F" w:rsidRPr="009571EA" w:rsidRDefault="003E3F1F" w:rsidP="009571EA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9571EA">
              <w:rPr>
                <w:sz w:val="20"/>
                <w:szCs w:val="20"/>
                <w:lang w:val="uk-UA"/>
              </w:rPr>
              <w:t>68296,32</w:t>
            </w:r>
          </w:p>
        </w:tc>
        <w:tc>
          <w:tcPr>
            <w:tcW w:w="1474" w:type="dxa"/>
          </w:tcPr>
          <w:p w:rsidR="003E3F1F" w:rsidRPr="009571EA" w:rsidRDefault="003E3F1F" w:rsidP="009571EA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9571EA">
              <w:rPr>
                <w:sz w:val="20"/>
                <w:szCs w:val="20"/>
                <w:lang w:val="uk-UA"/>
              </w:rPr>
              <w:t>Загальний фонд</w:t>
            </w:r>
          </w:p>
        </w:tc>
      </w:tr>
    </w:tbl>
    <w:p w:rsidR="003E3F1F" w:rsidRDefault="003E3F1F" w:rsidP="00C81439">
      <w:pPr>
        <w:spacing w:after="0" w:line="240" w:lineRule="auto"/>
        <w:jc w:val="both"/>
        <w:rPr>
          <w:b/>
          <w:sz w:val="28"/>
          <w:szCs w:val="28"/>
          <w:lang w:val="uk-UA"/>
        </w:rPr>
      </w:pPr>
    </w:p>
    <w:p w:rsidR="003E3F1F" w:rsidRDefault="003E3F1F" w:rsidP="00C81439">
      <w:pPr>
        <w:spacing w:after="0" w:line="240" w:lineRule="auto"/>
        <w:jc w:val="both"/>
        <w:rPr>
          <w:b/>
          <w:sz w:val="28"/>
          <w:szCs w:val="28"/>
          <w:lang w:val="uk-UA"/>
        </w:rPr>
      </w:pPr>
    </w:p>
    <w:p w:rsidR="003E3F1F" w:rsidRDefault="003E3F1F" w:rsidP="00C81439">
      <w:pPr>
        <w:spacing w:after="0" w:line="240" w:lineRule="auto"/>
        <w:jc w:val="both"/>
        <w:rPr>
          <w:b/>
          <w:sz w:val="28"/>
          <w:szCs w:val="28"/>
          <w:lang w:val="uk-UA"/>
        </w:rPr>
      </w:pPr>
    </w:p>
    <w:p w:rsidR="003E3F1F" w:rsidRPr="00C02C9C" w:rsidRDefault="003E3F1F" w:rsidP="00C81439">
      <w:pPr>
        <w:spacing w:after="0" w:line="240" w:lineRule="auto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Заступник н</w:t>
      </w:r>
      <w:r w:rsidRPr="007E051A">
        <w:rPr>
          <w:b/>
          <w:sz w:val="28"/>
          <w:szCs w:val="28"/>
          <w:lang w:val="uk-UA"/>
        </w:rPr>
        <w:t>ачальник</w:t>
      </w:r>
      <w:r>
        <w:rPr>
          <w:b/>
          <w:sz w:val="28"/>
          <w:szCs w:val="28"/>
          <w:lang w:val="uk-UA"/>
        </w:rPr>
        <w:t>а</w:t>
      </w:r>
      <w:r w:rsidRPr="007E051A">
        <w:rPr>
          <w:b/>
          <w:sz w:val="28"/>
          <w:szCs w:val="28"/>
          <w:lang w:val="uk-UA"/>
        </w:rPr>
        <w:t xml:space="preserve"> відділу                                            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С.І.Чихарівська</w:t>
      </w:r>
    </w:p>
    <w:sectPr w:rsidR="003E3F1F" w:rsidRPr="00C02C9C" w:rsidSect="00C81439">
      <w:pgSz w:w="16838" w:h="11906" w:orient="landscape"/>
      <w:pgMar w:top="851" w:right="1134" w:bottom="851" w:left="1134" w:header="567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3F1F" w:rsidRDefault="003E3F1F" w:rsidP="00706B1E">
      <w:pPr>
        <w:spacing w:after="0" w:line="240" w:lineRule="auto"/>
      </w:pPr>
      <w:r>
        <w:separator/>
      </w:r>
    </w:p>
  </w:endnote>
  <w:endnote w:type="continuationSeparator" w:id="1">
    <w:p w:rsidR="003E3F1F" w:rsidRDefault="003E3F1F" w:rsidP="00706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3F1F" w:rsidRDefault="003E3F1F" w:rsidP="00706B1E">
      <w:pPr>
        <w:spacing w:after="0" w:line="240" w:lineRule="auto"/>
      </w:pPr>
      <w:r>
        <w:separator/>
      </w:r>
    </w:p>
  </w:footnote>
  <w:footnote w:type="continuationSeparator" w:id="1">
    <w:p w:rsidR="003E3F1F" w:rsidRDefault="003E3F1F" w:rsidP="00706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0F14"/>
    <w:rsid w:val="00015971"/>
    <w:rsid w:val="00040A0B"/>
    <w:rsid w:val="00057B96"/>
    <w:rsid w:val="00080B3A"/>
    <w:rsid w:val="0009705A"/>
    <w:rsid w:val="000A0C5A"/>
    <w:rsid w:val="000A6561"/>
    <w:rsid w:val="000B0753"/>
    <w:rsid w:val="000B5A4F"/>
    <w:rsid w:val="000F116C"/>
    <w:rsid w:val="001160FF"/>
    <w:rsid w:val="0011615C"/>
    <w:rsid w:val="00136AA7"/>
    <w:rsid w:val="001419C5"/>
    <w:rsid w:val="00143238"/>
    <w:rsid w:val="00150217"/>
    <w:rsid w:val="00157440"/>
    <w:rsid w:val="001B1394"/>
    <w:rsid w:val="001B535D"/>
    <w:rsid w:val="001C6510"/>
    <w:rsid w:val="001E0F97"/>
    <w:rsid w:val="001E3F9B"/>
    <w:rsid w:val="00201A1A"/>
    <w:rsid w:val="0020697F"/>
    <w:rsid w:val="00213B29"/>
    <w:rsid w:val="00215CAE"/>
    <w:rsid w:val="002336BD"/>
    <w:rsid w:val="002356DE"/>
    <w:rsid w:val="002559F7"/>
    <w:rsid w:val="002621BC"/>
    <w:rsid w:val="00291B9A"/>
    <w:rsid w:val="002A1D3E"/>
    <w:rsid w:val="002B06F5"/>
    <w:rsid w:val="002D24D9"/>
    <w:rsid w:val="002E159C"/>
    <w:rsid w:val="002E71F1"/>
    <w:rsid w:val="003076A7"/>
    <w:rsid w:val="00315CAF"/>
    <w:rsid w:val="00326FCC"/>
    <w:rsid w:val="0036037C"/>
    <w:rsid w:val="00365B0F"/>
    <w:rsid w:val="00380722"/>
    <w:rsid w:val="003B35F6"/>
    <w:rsid w:val="003D26A4"/>
    <w:rsid w:val="003E3923"/>
    <w:rsid w:val="003E3F1F"/>
    <w:rsid w:val="003F4109"/>
    <w:rsid w:val="004576F1"/>
    <w:rsid w:val="004737AE"/>
    <w:rsid w:val="00486140"/>
    <w:rsid w:val="005455A6"/>
    <w:rsid w:val="0055094D"/>
    <w:rsid w:val="005515A5"/>
    <w:rsid w:val="005A77A7"/>
    <w:rsid w:val="005C0388"/>
    <w:rsid w:val="005C42EB"/>
    <w:rsid w:val="005F2CD4"/>
    <w:rsid w:val="0060155D"/>
    <w:rsid w:val="0064060B"/>
    <w:rsid w:val="00641D09"/>
    <w:rsid w:val="00697EAB"/>
    <w:rsid w:val="006A2088"/>
    <w:rsid w:val="006D1B13"/>
    <w:rsid w:val="006F504B"/>
    <w:rsid w:val="006F7732"/>
    <w:rsid w:val="00701E80"/>
    <w:rsid w:val="00706B1E"/>
    <w:rsid w:val="0071718D"/>
    <w:rsid w:val="0072594E"/>
    <w:rsid w:val="007862FE"/>
    <w:rsid w:val="007944BA"/>
    <w:rsid w:val="007C1A0D"/>
    <w:rsid w:val="007D0D59"/>
    <w:rsid w:val="007E051A"/>
    <w:rsid w:val="007F40BF"/>
    <w:rsid w:val="00810989"/>
    <w:rsid w:val="0087521C"/>
    <w:rsid w:val="008D617E"/>
    <w:rsid w:val="008F0269"/>
    <w:rsid w:val="00937B91"/>
    <w:rsid w:val="009571EA"/>
    <w:rsid w:val="009754E2"/>
    <w:rsid w:val="009C2208"/>
    <w:rsid w:val="00A053C8"/>
    <w:rsid w:val="00A62861"/>
    <w:rsid w:val="00A7162B"/>
    <w:rsid w:val="00AC15AD"/>
    <w:rsid w:val="00AF3262"/>
    <w:rsid w:val="00B00F14"/>
    <w:rsid w:val="00B12419"/>
    <w:rsid w:val="00B40595"/>
    <w:rsid w:val="00B47206"/>
    <w:rsid w:val="00B72D08"/>
    <w:rsid w:val="00B73106"/>
    <w:rsid w:val="00B87BB5"/>
    <w:rsid w:val="00B92AA0"/>
    <w:rsid w:val="00BE0836"/>
    <w:rsid w:val="00C02C9C"/>
    <w:rsid w:val="00C03E73"/>
    <w:rsid w:val="00C15B30"/>
    <w:rsid w:val="00C32B4A"/>
    <w:rsid w:val="00C41F9F"/>
    <w:rsid w:val="00C65723"/>
    <w:rsid w:val="00C81439"/>
    <w:rsid w:val="00C87E51"/>
    <w:rsid w:val="00C958EF"/>
    <w:rsid w:val="00CE6DBD"/>
    <w:rsid w:val="00CF0E36"/>
    <w:rsid w:val="00CF150E"/>
    <w:rsid w:val="00CF3639"/>
    <w:rsid w:val="00CF6BC9"/>
    <w:rsid w:val="00D03E9D"/>
    <w:rsid w:val="00D13161"/>
    <w:rsid w:val="00D6534D"/>
    <w:rsid w:val="00D71F32"/>
    <w:rsid w:val="00D76ECA"/>
    <w:rsid w:val="00D94425"/>
    <w:rsid w:val="00DF23E3"/>
    <w:rsid w:val="00DF5BCE"/>
    <w:rsid w:val="00E21AFE"/>
    <w:rsid w:val="00E51CAF"/>
    <w:rsid w:val="00E96697"/>
    <w:rsid w:val="00ED7691"/>
    <w:rsid w:val="00EE3E04"/>
    <w:rsid w:val="00F41D99"/>
    <w:rsid w:val="00F530C3"/>
    <w:rsid w:val="00F579C4"/>
    <w:rsid w:val="00F74FB5"/>
    <w:rsid w:val="00FB681E"/>
    <w:rsid w:val="00FB7979"/>
    <w:rsid w:val="00FE6E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06F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00F1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rsid w:val="00706B1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706B1E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706B1E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semiHidden/>
    <w:rsid w:val="001160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160FF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1160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160FF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455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455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773</TotalTime>
  <Pages>1</Pages>
  <Words>191</Words>
  <Characters>1092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Петро</cp:lastModifiedBy>
  <cp:revision>70</cp:revision>
  <cp:lastPrinted>2016-01-15T14:50:00Z</cp:lastPrinted>
  <dcterms:created xsi:type="dcterms:W3CDTF">2015-08-05T08:12:00Z</dcterms:created>
  <dcterms:modified xsi:type="dcterms:W3CDTF">2016-07-27T07:00:00Z</dcterms:modified>
</cp:coreProperties>
</file>